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DEKENE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Surrey,</w:t>
      </w:r>
    </w:p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Englyssh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B21A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21-16)</w:t>
      </w:r>
    </w:p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23276" w:rsidRDefault="00023276" w:rsidP="000232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0232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276" w:rsidRDefault="00023276" w:rsidP="00564E3C">
      <w:pPr>
        <w:spacing w:after="0" w:line="240" w:lineRule="auto"/>
      </w:pPr>
      <w:r>
        <w:separator/>
      </w:r>
    </w:p>
  </w:endnote>
  <w:endnote w:type="continuationSeparator" w:id="0">
    <w:p w:rsidR="00023276" w:rsidRDefault="0002327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23276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276" w:rsidRDefault="00023276" w:rsidP="00564E3C">
      <w:pPr>
        <w:spacing w:after="0" w:line="240" w:lineRule="auto"/>
      </w:pPr>
      <w:r>
        <w:separator/>
      </w:r>
    </w:p>
  </w:footnote>
  <w:footnote w:type="continuationSeparator" w:id="0">
    <w:p w:rsidR="00023276" w:rsidRDefault="0002327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76"/>
    <w:rsid w:val="0002327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A80F0"/>
  <w15:chartTrackingRefBased/>
  <w15:docId w15:val="{F6C9FF0D-E2F5-4BA2-BDD4-5D6673FF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232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2015-10-06T20:02:00Z</dcterms:created>
  <dcterms:modified xsi:type="dcterms:W3CDTF">2015-10-06T20:02:00Z</dcterms:modified>
</cp:coreProperties>
</file>